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96C64" w14:textId="77777777" w:rsidR="00F15820" w:rsidRDefault="00F15820" w:rsidP="00F158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MARIOT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41D030AA" w14:textId="77777777" w:rsidR="00F15820" w:rsidRDefault="00F15820" w:rsidP="00F158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Monks Kirby, Warwickshire. Bowyer.</w:t>
      </w:r>
    </w:p>
    <w:p w14:paraId="6AE7B8A8" w14:textId="77777777" w:rsidR="00F15820" w:rsidRDefault="00F15820" w:rsidP="00F15820">
      <w:pPr>
        <w:pStyle w:val="NoSpacing"/>
        <w:rPr>
          <w:rFonts w:cs="Times New Roman"/>
          <w:szCs w:val="24"/>
        </w:rPr>
      </w:pPr>
    </w:p>
    <w:p w14:paraId="56A3E922" w14:textId="77777777" w:rsidR="00F15820" w:rsidRDefault="00F15820" w:rsidP="00F15820">
      <w:pPr>
        <w:pStyle w:val="NoSpacing"/>
        <w:rPr>
          <w:rFonts w:cs="Times New Roman"/>
          <w:szCs w:val="24"/>
        </w:rPr>
      </w:pPr>
    </w:p>
    <w:p w14:paraId="6933B0F7" w14:textId="77777777" w:rsidR="00F15820" w:rsidRDefault="00F15820" w:rsidP="00F158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Chacomb</w:t>
      </w:r>
      <w:proofErr w:type="spellEnd"/>
      <w:r>
        <w:rPr>
          <w:rFonts w:cs="Times New Roman"/>
          <w:szCs w:val="24"/>
        </w:rPr>
        <w:t xml:space="preserve"> of London, mercer(q.v.), brought a plaint of debt against him</w:t>
      </w:r>
    </w:p>
    <w:p w14:paraId="7F18D7FB" w14:textId="77777777" w:rsidR="00F15820" w:rsidRDefault="00F15820" w:rsidP="00F158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4 others.      ( </w:t>
      </w:r>
      <w:hyperlink r:id="rId6" w:history="1">
        <w:r w:rsidRPr="00707B39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7722B9BB" w14:textId="77777777" w:rsidR="00F15820" w:rsidRDefault="00F15820" w:rsidP="00F15820">
      <w:pPr>
        <w:pStyle w:val="NoSpacing"/>
        <w:rPr>
          <w:rFonts w:cs="Times New Roman"/>
          <w:szCs w:val="24"/>
        </w:rPr>
      </w:pPr>
    </w:p>
    <w:p w14:paraId="0A3C3D63" w14:textId="77777777" w:rsidR="00F15820" w:rsidRDefault="00F15820" w:rsidP="00F15820">
      <w:pPr>
        <w:pStyle w:val="NoSpacing"/>
        <w:rPr>
          <w:rFonts w:cs="Times New Roman"/>
          <w:szCs w:val="24"/>
        </w:rPr>
      </w:pPr>
    </w:p>
    <w:p w14:paraId="440BBB95" w14:textId="77777777" w:rsidR="00F15820" w:rsidRDefault="00F15820" w:rsidP="00F158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December 2024</w:t>
      </w:r>
    </w:p>
    <w:p w14:paraId="4F1773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33B3B" w14:textId="77777777" w:rsidR="00F15820" w:rsidRDefault="00F15820" w:rsidP="009139A6">
      <w:r>
        <w:separator/>
      </w:r>
    </w:p>
  </w:endnote>
  <w:endnote w:type="continuationSeparator" w:id="0">
    <w:p w14:paraId="00A50C3F" w14:textId="77777777" w:rsidR="00F15820" w:rsidRDefault="00F158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095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F95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101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DDA59" w14:textId="77777777" w:rsidR="00F15820" w:rsidRDefault="00F15820" w:rsidP="009139A6">
      <w:r>
        <w:separator/>
      </w:r>
    </w:p>
  </w:footnote>
  <w:footnote w:type="continuationSeparator" w:id="0">
    <w:p w14:paraId="0EDDA362" w14:textId="77777777" w:rsidR="00F15820" w:rsidRDefault="00F158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885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228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B8B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820"/>
    <w:rsid w:val="000666E0"/>
    <w:rsid w:val="0011553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582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064DF"/>
  <w15:chartTrackingRefBased/>
  <w15:docId w15:val="{8ECBA8DD-C067-4EE0-A931-FD9ED900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58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2024-12-30T19:39:00Z</dcterms:created>
  <dcterms:modified xsi:type="dcterms:W3CDTF">2024-12-30T19:39:00Z</dcterms:modified>
</cp:coreProperties>
</file>